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674D2" w14:textId="424BB708" w:rsidR="00447121" w:rsidRPr="004927D4" w:rsidRDefault="00447121" w:rsidP="00447121">
      <w:pPr>
        <w:tabs>
          <w:tab w:val="left" w:pos="993"/>
          <w:tab w:val="left" w:pos="1134"/>
        </w:tabs>
        <w:rPr>
          <w:rFonts w:cs="Arial"/>
        </w:rPr>
      </w:pPr>
      <w:r w:rsidRPr="004927D4">
        <w:rPr>
          <w:rFonts w:cs="Arial"/>
        </w:rPr>
        <w:t>Številka:</w:t>
      </w:r>
      <w:r w:rsidR="00D92E48" w:rsidRPr="004927D4">
        <w:rPr>
          <w:rFonts w:cs="Arial"/>
        </w:rPr>
        <w:t xml:space="preserve"> 4300-0010/</w:t>
      </w:r>
      <w:r w:rsidR="00082A3B" w:rsidRPr="004927D4">
        <w:rPr>
          <w:rFonts w:cs="Arial"/>
        </w:rPr>
        <w:t>2024-2</w:t>
      </w:r>
    </w:p>
    <w:p w14:paraId="59EC62A5" w14:textId="5F3405E3" w:rsidR="00447121" w:rsidRPr="00882EA9" w:rsidRDefault="00447121" w:rsidP="00447121">
      <w:pPr>
        <w:tabs>
          <w:tab w:val="left" w:pos="993"/>
          <w:tab w:val="left" w:pos="1134"/>
        </w:tabs>
        <w:rPr>
          <w:rFonts w:cs="Arial"/>
        </w:rPr>
      </w:pPr>
      <w:r w:rsidRPr="004927D4">
        <w:rPr>
          <w:rFonts w:cs="Arial"/>
        </w:rPr>
        <w:t xml:space="preserve">JN BR: </w:t>
      </w:r>
      <w:r w:rsidR="00761E9A" w:rsidRPr="004927D4">
        <w:rPr>
          <w:rFonts w:cs="Arial"/>
        </w:rPr>
        <w:t>2024</w:t>
      </w:r>
      <w:r w:rsidR="00A63DF8" w:rsidRPr="004927D4">
        <w:rPr>
          <w:rFonts w:cs="Arial"/>
        </w:rPr>
        <w:t>-338</w:t>
      </w:r>
    </w:p>
    <w:p w14:paraId="5C914349" w14:textId="77777777" w:rsidR="00447121" w:rsidRDefault="00447121" w:rsidP="00447121">
      <w:pPr>
        <w:jc w:val="both"/>
        <w:rPr>
          <w:rFonts w:cs="Arial"/>
        </w:rPr>
      </w:pPr>
    </w:p>
    <w:p w14:paraId="7DA1F508" w14:textId="77777777" w:rsidR="00867836" w:rsidRDefault="00867836" w:rsidP="00447121">
      <w:pPr>
        <w:jc w:val="both"/>
        <w:rPr>
          <w:rFonts w:cs="Arial"/>
        </w:rPr>
      </w:pPr>
    </w:p>
    <w:p w14:paraId="63C6DD86" w14:textId="77777777" w:rsidR="00447121" w:rsidRPr="00B9100B" w:rsidRDefault="00447121" w:rsidP="0044712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5F2D4AB3" w14:textId="77777777" w:rsidR="00447121" w:rsidRDefault="00447121" w:rsidP="00447121">
      <w:pPr>
        <w:tabs>
          <w:tab w:val="left" w:pos="1083"/>
        </w:tabs>
        <w:rPr>
          <w:rFonts w:cs="Arial"/>
        </w:rPr>
      </w:pPr>
    </w:p>
    <w:p w14:paraId="679799E1" w14:textId="77777777" w:rsidR="00447121" w:rsidRDefault="00447121" w:rsidP="0044712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3DF7394F" w14:textId="77777777" w:rsidR="00447121" w:rsidRDefault="00447121" w:rsidP="00447121">
      <w:pPr>
        <w:tabs>
          <w:tab w:val="left" w:pos="1083"/>
        </w:tabs>
        <w:rPr>
          <w:rFonts w:cs="Arial"/>
        </w:rPr>
      </w:pPr>
    </w:p>
    <w:p w14:paraId="505E6D1B" w14:textId="77777777" w:rsidR="00447121" w:rsidRDefault="00447121" w:rsidP="0044712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518C83BE" w14:textId="77777777" w:rsidR="00447121" w:rsidRDefault="00447121" w:rsidP="00447121">
      <w:pPr>
        <w:tabs>
          <w:tab w:val="left" w:pos="1083"/>
        </w:tabs>
        <w:rPr>
          <w:rFonts w:cs="Arial"/>
        </w:rPr>
      </w:pPr>
    </w:p>
    <w:p w14:paraId="16A6EF2F" w14:textId="77777777" w:rsidR="00447121" w:rsidRDefault="00447121" w:rsidP="00447121">
      <w:pPr>
        <w:jc w:val="both"/>
        <w:rPr>
          <w:rFonts w:cs="Arial"/>
        </w:rPr>
      </w:pPr>
    </w:p>
    <w:p w14:paraId="1D32ABC7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Naročnik referenčnega projekta: ________________________________________________</w:t>
      </w:r>
    </w:p>
    <w:p w14:paraId="3BF4B2A2" w14:textId="77777777" w:rsidR="00447121" w:rsidRDefault="00447121" w:rsidP="00447121">
      <w:pPr>
        <w:jc w:val="both"/>
        <w:rPr>
          <w:rFonts w:cs="Arial"/>
        </w:rPr>
      </w:pPr>
    </w:p>
    <w:p w14:paraId="3575B350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Naslov naročnika referenčnega projekta: _________________________________________</w:t>
      </w:r>
    </w:p>
    <w:p w14:paraId="7F6CE252" w14:textId="77777777" w:rsidR="00447121" w:rsidRDefault="00447121" w:rsidP="00447121">
      <w:pPr>
        <w:jc w:val="both"/>
        <w:rPr>
          <w:rFonts w:cs="Arial"/>
        </w:rPr>
      </w:pPr>
    </w:p>
    <w:p w14:paraId="0F3350F7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Odgovorna oseba naročnika referenčnega projekta: _________________________________</w:t>
      </w:r>
    </w:p>
    <w:p w14:paraId="3EB5B9DF" w14:textId="77777777" w:rsidR="00447121" w:rsidRDefault="00447121" w:rsidP="00447121">
      <w:pPr>
        <w:jc w:val="both"/>
        <w:rPr>
          <w:rFonts w:cs="Arial"/>
        </w:rPr>
      </w:pPr>
    </w:p>
    <w:p w14:paraId="5CA864F2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Kontaktni podatki odgovorne osebe naročnika referenčnega projekta: ___________________</w:t>
      </w:r>
    </w:p>
    <w:p w14:paraId="532C8449" w14:textId="77777777" w:rsidR="00447121" w:rsidRDefault="00447121" w:rsidP="00447121">
      <w:pPr>
        <w:jc w:val="both"/>
        <w:rPr>
          <w:rFonts w:cs="Arial"/>
        </w:rPr>
      </w:pPr>
    </w:p>
    <w:p w14:paraId="6DDBC7CC" w14:textId="6BBA8901" w:rsidR="00447121" w:rsidRDefault="00A34824" w:rsidP="00447121">
      <w:pPr>
        <w:jc w:val="both"/>
        <w:rPr>
          <w:rFonts w:cs="Arial"/>
        </w:rPr>
      </w:pPr>
      <w:r>
        <w:rPr>
          <w:rFonts w:cs="Arial"/>
        </w:rPr>
        <w:t>V</w:t>
      </w:r>
      <w:r w:rsidR="00447121">
        <w:rPr>
          <w:rFonts w:cs="Arial"/>
        </w:rPr>
        <w:t xml:space="preserve">rsta del </w:t>
      </w:r>
      <w:r w:rsidR="00447121" w:rsidRPr="004927D4">
        <w:rPr>
          <w:rFonts w:cs="Arial"/>
          <w:i/>
          <w:color w:val="A6A6A6" w:themeColor="background1" w:themeShade="A6"/>
          <w:sz w:val="18"/>
          <w:szCs w:val="18"/>
        </w:rPr>
        <w:t>(ponudnik navede tako, da bo iz opisa, skladno z OBR – 2.06, razvidno izpolnitev pogoja)</w:t>
      </w:r>
      <w:r w:rsidR="00447121">
        <w:rPr>
          <w:rFonts w:cs="Arial"/>
        </w:rPr>
        <w:t>: ____________________________________________________________________</w:t>
      </w:r>
    </w:p>
    <w:p w14:paraId="238CD0CD" w14:textId="77777777" w:rsidR="00447121" w:rsidRDefault="00447121" w:rsidP="00447121">
      <w:pPr>
        <w:jc w:val="both"/>
        <w:rPr>
          <w:rFonts w:cs="Arial"/>
        </w:rPr>
      </w:pPr>
    </w:p>
    <w:p w14:paraId="6C330D54" w14:textId="49423D53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Št. pogodbe:____________________________________________________</w:t>
      </w:r>
    </w:p>
    <w:p w14:paraId="7D934CF1" w14:textId="77777777" w:rsidR="00447121" w:rsidRDefault="00447121" w:rsidP="00447121">
      <w:pPr>
        <w:jc w:val="both"/>
        <w:rPr>
          <w:rFonts w:cs="Arial"/>
        </w:rPr>
      </w:pPr>
    </w:p>
    <w:p w14:paraId="20BB774C" w14:textId="2BAD3C47" w:rsidR="0086028D" w:rsidRPr="0086028D" w:rsidRDefault="00DE3BDF" w:rsidP="0086028D">
      <w:pPr>
        <w:jc w:val="both"/>
        <w:rPr>
          <w:rFonts w:cs="Arial"/>
        </w:rPr>
      </w:pPr>
      <w:r w:rsidRPr="00A34824">
        <w:rPr>
          <w:rFonts w:cs="Arial"/>
        </w:rPr>
        <w:t>Moč</w:t>
      </w:r>
      <w:r w:rsidR="00380E97" w:rsidRPr="00A34824">
        <w:rPr>
          <w:rFonts w:cs="Arial"/>
        </w:rPr>
        <w:t xml:space="preserve"> oziroma zmogljivost</w:t>
      </w:r>
      <w:r w:rsidR="00447121" w:rsidRPr="00A34824">
        <w:rPr>
          <w:rFonts w:cs="Arial"/>
        </w:rPr>
        <w:t xml:space="preserve">: _____________ </w:t>
      </w:r>
      <w:r w:rsidR="00AE0802" w:rsidRPr="00A34824">
        <w:rPr>
          <w:rFonts w:cs="Arial"/>
        </w:rPr>
        <w:t xml:space="preserve">v </w:t>
      </w:r>
      <w:r w:rsidR="00447121" w:rsidRPr="0086028D">
        <w:rPr>
          <w:rFonts w:cs="Arial"/>
        </w:rPr>
        <w:t>(</w:t>
      </w:r>
      <w:r w:rsidR="0086028D" w:rsidRPr="0086028D">
        <w:rPr>
          <w:rFonts w:cs="Arial"/>
        </w:rPr>
        <w:t>kVA oz. A)</w:t>
      </w:r>
    </w:p>
    <w:p w14:paraId="76D0367A" w14:textId="52DC729A" w:rsidR="006205A3" w:rsidRPr="00582954" w:rsidRDefault="00447121" w:rsidP="006205A3">
      <w:pPr>
        <w:jc w:val="both"/>
        <w:rPr>
          <w:rFonts w:cs="Arial"/>
          <w:strike/>
        </w:rPr>
      </w:pPr>
      <w:r w:rsidRPr="00A34824">
        <w:rPr>
          <w:rFonts w:cs="Arial"/>
        </w:rPr>
        <w:t>)</w:t>
      </w:r>
      <w:r w:rsidR="006205A3">
        <w:rPr>
          <w:rFonts w:cs="Arial"/>
        </w:rPr>
        <w:t xml:space="preserve"> </w:t>
      </w:r>
    </w:p>
    <w:p w14:paraId="16FBBC74" w14:textId="2CC6DA03" w:rsidR="00447121" w:rsidRDefault="00447121" w:rsidP="00447121">
      <w:pPr>
        <w:jc w:val="both"/>
        <w:rPr>
          <w:rFonts w:cs="Arial"/>
        </w:rPr>
      </w:pPr>
    </w:p>
    <w:p w14:paraId="1785A659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 xml:space="preserve">Datum uspešne primopredaje del </w:t>
      </w:r>
      <w:r w:rsidRPr="00CC40AD">
        <w:rPr>
          <w:rFonts w:cs="Arial"/>
          <w:i/>
          <w:color w:val="A6A6A6" w:themeColor="background1" w:themeShade="A6"/>
          <w:sz w:val="18"/>
          <w:szCs w:val="18"/>
        </w:rPr>
        <w:t>(</w:t>
      </w:r>
      <w:proofErr w:type="spellStart"/>
      <w:r w:rsidRPr="00CC40AD">
        <w:rPr>
          <w:rFonts w:cs="Arial"/>
          <w:i/>
          <w:color w:val="A6A6A6" w:themeColor="background1" w:themeShade="A6"/>
          <w:sz w:val="18"/>
          <w:szCs w:val="18"/>
        </w:rPr>
        <w:t>dd.mm.ll</w:t>
      </w:r>
      <w:proofErr w:type="spellEnd"/>
      <w:r w:rsidRPr="00CC40AD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</w:t>
      </w:r>
    </w:p>
    <w:p w14:paraId="7D4B558E" w14:textId="77777777" w:rsidR="00447121" w:rsidRDefault="00447121" w:rsidP="00447121">
      <w:pPr>
        <w:jc w:val="both"/>
        <w:rPr>
          <w:rFonts w:cs="Arial"/>
        </w:rPr>
      </w:pPr>
    </w:p>
    <w:p w14:paraId="4E1E35C0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 xml:space="preserve">Kot naročnik navedenega referenčnega projekta, potrjujemo, da je sodelujoče podjetje uspešno (v roku in v skladu s pogodbenimi določili) izvedel navedeni referenčni projekt. </w:t>
      </w:r>
    </w:p>
    <w:p w14:paraId="7800E8AE" w14:textId="77777777" w:rsidR="00447121" w:rsidRDefault="00447121" w:rsidP="00447121">
      <w:pPr>
        <w:jc w:val="both"/>
        <w:rPr>
          <w:rFonts w:cs="Arial"/>
        </w:rPr>
      </w:pPr>
    </w:p>
    <w:p w14:paraId="55EB448F" w14:textId="77777777" w:rsidR="00447121" w:rsidRDefault="00447121" w:rsidP="00447121">
      <w:pPr>
        <w:jc w:val="both"/>
        <w:rPr>
          <w:rFonts w:cs="Arial"/>
        </w:rPr>
      </w:pPr>
    </w:p>
    <w:p w14:paraId="3DB20AC6" w14:textId="77777777" w:rsidR="00447121" w:rsidRDefault="00447121" w:rsidP="00447121">
      <w:pPr>
        <w:rPr>
          <w:rFonts w:cs="Arial"/>
        </w:rPr>
      </w:pPr>
    </w:p>
    <w:p w14:paraId="72542C30" w14:textId="77777777" w:rsidR="00447121" w:rsidRDefault="00447121" w:rsidP="00447121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47121" w14:paraId="401D1AF7" w14:textId="77777777" w:rsidTr="00B9014B">
        <w:tc>
          <w:tcPr>
            <w:tcW w:w="1630" w:type="dxa"/>
          </w:tcPr>
          <w:p w14:paraId="22301A9C" w14:textId="77777777" w:rsidR="00447121" w:rsidRDefault="00447121" w:rsidP="00B9014B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2A799F2D" w14:textId="77777777" w:rsidR="00447121" w:rsidRDefault="00447121" w:rsidP="00B9014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6DC4649" w14:textId="77777777" w:rsidR="00447121" w:rsidRDefault="00447121" w:rsidP="00B9014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1B811632" w14:textId="77777777" w:rsidR="00447121" w:rsidRDefault="00447121" w:rsidP="00B9014B">
            <w:pPr>
              <w:rPr>
                <w:rFonts w:cs="Arial"/>
              </w:rPr>
            </w:pPr>
          </w:p>
          <w:p w14:paraId="423D2E11" w14:textId="77777777" w:rsidR="00447121" w:rsidRDefault="00447121" w:rsidP="00B9014B">
            <w:pPr>
              <w:rPr>
                <w:rFonts w:cs="Arial"/>
              </w:rPr>
            </w:pPr>
          </w:p>
        </w:tc>
      </w:tr>
      <w:tr w:rsidR="00447121" w14:paraId="341202CC" w14:textId="77777777" w:rsidTr="00B9014B">
        <w:tc>
          <w:tcPr>
            <w:tcW w:w="1630" w:type="dxa"/>
          </w:tcPr>
          <w:p w14:paraId="37A058F0" w14:textId="77777777" w:rsidR="00447121" w:rsidRDefault="00447121" w:rsidP="00B9014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D80B58C" w14:textId="77777777" w:rsidR="00447121" w:rsidRDefault="00447121" w:rsidP="00B9014B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6DC184D6" w14:textId="77777777" w:rsidR="00447121" w:rsidRDefault="00447121" w:rsidP="00B9014B">
            <w:pPr>
              <w:rPr>
                <w:rFonts w:cs="Arial"/>
              </w:rPr>
            </w:pPr>
          </w:p>
        </w:tc>
      </w:tr>
      <w:tr w:rsidR="00447121" w14:paraId="379881F9" w14:textId="77777777" w:rsidTr="00B9014B">
        <w:tc>
          <w:tcPr>
            <w:tcW w:w="1630" w:type="dxa"/>
          </w:tcPr>
          <w:p w14:paraId="32022C18" w14:textId="77777777" w:rsidR="00447121" w:rsidRDefault="00447121" w:rsidP="00B9014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8626259" w14:textId="77777777" w:rsidR="00447121" w:rsidRDefault="00447121" w:rsidP="00B9014B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163AAB4" w14:textId="77777777" w:rsidR="00447121" w:rsidRDefault="00447121" w:rsidP="00B9014B">
            <w:pPr>
              <w:rPr>
                <w:rFonts w:cs="Arial"/>
              </w:rPr>
            </w:pPr>
          </w:p>
        </w:tc>
      </w:tr>
    </w:tbl>
    <w:p w14:paraId="70BF0B57" w14:textId="77777777" w:rsidR="00447121" w:rsidRDefault="00447121" w:rsidP="00447121">
      <w:pPr>
        <w:jc w:val="both"/>
        <w:rPr>
          <w:rFonts w:cs="Arial"/>
          <w:i/>
        </w:rPr>
      </w:pPr>
    </w:p>
    <w:p w14:paraId="6C22F94C" w14:textId="77777777" w:rsidR="00447121" w:rsidRDefault="00447121" w:rsidP="00447121">
      <w:pPr>
        <w:jc w:val="both"/>
        <w:rPr>
          <w:rFonts w:cs="Arial"/>
          <w:i/>
        </w:rPr>
      </w:pPr>
    </w:p>
    <w:p w14:paraId="14C2B9A5" w14:textId="77777777" w:rsidR="00447121" w:rsidRDefault="00447121" w:rsidP="00447121">
      <w:pPr>
        <w:jc w:val="both"/>
        <w:rPr>
          <w:rFonts w:cs="Arial"/>
          <w:i/>
        </w:rPr>
      </w:pPr>
    </w:p>
    <w:p w14:paraId="0D58AB1D" w14:textId="77777777" w:rsidR="00447121" w:rsidRDefault="00447121" w:rsidP="00447121">
      <w:pPr>
        <w:jc w:val="both"/>
        <w:rPr>
          <w:rFonts w:cs="Arial"/>
          <w:i/>
        </w:rPr>
      </w:pPr>
    </w:p>
    <w:p w14:paraId="1DA9258B" w14:textId="77777777" w:rsidR="00447121" w:rsidRDefault="00447121" w:rsidP="00447121">
      <w:pPr>
        <w:jc w:val="both"/>
        <w:rPr>
          <w:rFonts w:cs="Arial"/>
          <w:i/>
        </w:rPr>
      </w:pPr>
    </w:p>
    <w:p w14:paraId="7D120D33" w14:textId="77777777" w:rsidR="00447121" w:rsidRPr="005B4793" w:rsidRDefault="00447121" w:rsidP="00447121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38915736" w14:textId="77777777" w:rsidR="00447121" w:rsidRDefault="00447121" w:rsidP="00447121">
      <w:pPr>
        <w:pStyle w:val="Telobesedila"/>
        <w:tabs>
          <w:tab w:val="num" w:pos="1080"/>
        </w:tabs>
        <w:rPr>
          <w:rFonts w:cs="Arial"/>
          <w:i/>
        </w:rPr>
      </w:pPr>
    </w:p>
    <w:p w14:paraId="3ACB8BDC" w14:textId="77777777" w:rsidR="00447121" w:rsidRPr="005B4793" w:rsidRDefault="00447121" w:rsidP="00447121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03E6E868" w:rsidR="00EF5515" w:rsidRPr="00447121" w:rsidRDefault="00EF5515" w:rsidP="00447121"/>
    <w:sectPr w:rsidR="00EF5515" w:rsidRPr="00447121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C9234" w14:textId="77777777" w:rsidR="00314FBF" w:rsidRDefault="00314FBF">
      <w:r>
        <w:separator/>
      </w:r>
    </w:p>
  </w:endnote>
  <w:endnote w:type="continuationSeparator" w:id="0">
    <w:p w14:paraId="69699649" w14:textId="77777777" w:rsidR="00314FBF" w:rsidRDefault="0031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6B98BA6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62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62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6356A39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4712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4712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13DF2" w14:textId="77777777" w:rsidR="00314FBF" w:rsidRDefault="00314FBF">
      <w:r>
        <w:separator/>
      </w:r>
    </w:p>
  </w:footnote>
  <w:footnote w:type="continuationSeparator" w:id="0">
    <w:p w14:paraId="0AB60DBB" w14:textId="77777777" w:rsidR="00314FBF" w:rsidRDefault="00314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C05C762" w:rsidR="00C0552D" w:rsidRPr="009F4AF4" w:rsidRDefault="004B1233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1875362">
    <w:abstractNumId w:val="3"/>
  </w:num>
  <w:num w:numId="2" w16cid:durableId="1724787653">
    <w:abstractNumId w:val="5"/>
  </w:num>
  <w:num w:numId="3" w16cid:durableId="735860536">
    <w:abstractNumId w:val="2"/>
  </w:num>
  <w:num w:numId="4" w16cid:durableId="1475756027">
    <w:abstractNumId w:val="1"/>
  </w:num>
  <w:num w:numId="5" w16cid:durableId="1670401620">
    <w:abstractNumId w:val="4"/>
  </w:num>
  <w:num w:numId="6" w16cid:durableId="1743747522">
    <w:abstractNumId w:val="0"/>
  </w:num>
  <w:num w:numId="7" w16cid:durableId="976301234">
    <w:abstractNumId w:val="7"/>
  </w:num>
  <w:num w:numId="8" w16cid:durableId="744380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82A3B"/>
    <w:rsid w:val="00086402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EE2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4FBF"/>
    <w:rsid w:val="00315EE6"/>
    <w:rsid w:val="00324C4C"/>
    <w:rsid w:val="00325D8B"/>
    <w:rsid w:val="00326834"/>
    <w:rsid w:val="0035043A"/>
    <w:rsid w:val="00367250"/>
    <w:rsid w:val="00370866"/>
    <w:rsid w:val="0037231D"/>
    <w:rsid w:val="00380E97"/>
    <w:rsid w:val="0038402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2CC9"/>
    <w:rsid w:val="00445049"/>
    <w:rsid w:val="00447121"/>
    <w:rsid w:val="004527D6"/>
    <w:rsid w:val="00455EB9"/>
    <w:rsid w:val="00460EEC"/>
    <w:rsid w:val="004720C5"/>
    <w:rsid w:val="0047643E"/>
    <w:rsid w:val="004801D0"/>
    <w:rsid w:val="00481723"/>
    <w:rsid w:val="004927D4"/>
    <w:rsid w:val="004A0508"/>
    <w:rsid w:val="004B065E"/>
    <w:rsid w:val="004B1233"/>
    <w:rsid w:val="004C63F8"/>
    <w:rsid w:val="004D6B75"/>
    <w:rsid w:val="004E5044"/>
    <w:rsid w:val="004F7C1C"/>
    <w:rsid w:val="0051745B"/>
    <w:rsid w:val="005255EB"/>
    <w:rsid w:val="005316C0"/>
    <w:rsid w:val="00537622"/>
    <w:rsid w:val="005608A6"/>
    <w:rsid w:val="005724B4"/>
    <w:rsid w:val="005753D9"/>
    <w:rsid w:val="00582954"/>
    <w:rsid w:val="0058399F"/>
    <w:rsid w:val="005A1319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05A3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1E9A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28D"/>
    <w:rsid w:val="00867836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79F9"/>
    <w:rsid w:val="009F0952"/>
    <w:rsid w:val="009F4AF4"/>
    <w:rsid w:val="009F7784"/>
    <w:rsid w:val="00A00BCA"/>
    <w:rsid w:val="00A01885"/>
    <w:rsid w:val="00A04B00"/>
    <w:rsid w:val="00A1445A"/>
    <w:rsid w:val="00A22650"/>
    <w:rsid w:val="00A3063E"/>
    <w:rsid w:val="00A33BE0"/>
    <w:rsid w:val="00A34824"/>
    <w:rsid w:val="00A42189"/>
    <w:rsid w:val="00A474FA"/>
    <w:rsid w:val="00A515E0"/>
    <w:rsid w:val="00A54F28"/>
    <w:rsid w:val="00A55B4C"/>
    <w:rsid w:val="00A57325"/>
    <w:rsid w:val="00A63DF8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0802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92E48"/>
    <w:rsid w:val="00DA0B86"/>
    <w:rsid w:val="00DB3E61"/>
    <w:rsid w:val="00DB469B"/>
    <w:rsid w:val="00DE3BDF"/>
    <w:rsid w:val="00DE435E"/>
    <w:rsid w:val="00DF116B"/>
    <w:rsid w:val="00DF3D50"/>
    <w:rsid w:val="00E029F3"/>
    <w:rsid w:val="00E02C2C"/>
    <w:rsid w:val="00E0340C"/>
    <w:rsid w:val="00E32883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6BF6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0873"/>
    <w:rsid w:val="00FA340B"/>
    <w:rsid w:val="00FA493D"/>
    <w:rsid w:val="00FB174F"/>
    <w:rsid w:val="00FB4D34"/>
    <w:rsid w:val="00FB4F1D"/>
    <w:rsid w:val="00FC372B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62D74-5DC9-47DC-B3DA-CA93BDDFC9C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7A8C5C19-D685-4FBF-B6AC-883402165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75063-84C2-4F45-B3EB-701BB37E1C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124</Words>
  <Characters>1222</Characters>
  <Application>Microsoft Office Word</Application>
  <DocSecurity>0</DocSecurity>
  <Lines>10</Lines>
  <Paragraphs>2</Paragraphs>
  <ScaleCrop>false</ScaleCrop>
  <Company>ZRSBR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34</cp:revision>
  <cp:lastPrinted>2016-06-20T06:30:00Z</cp:lastPrinted>
  <dcterms:created xsi:type="dcterms:W3CDTF">2021-05-24T06:18:00Z</dcterms:created>
  <dcterms:modified xsi:type="dcterms:W3CDTF">2024-10-09T12:21:00Z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